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29DB3C5B" w14:textId="2183B2F7" w:rsidR="006B1184" w:rsidRPr="006B1184" w:rsidRDefault="00776607" w:rsidP="006B1184">
      <w:pPr>
        <w:numPr>
          <w:ilvl w:val="0"/>
          <w:numId w:val="36"/>
        </w:numPr>
        <w:spacing w:before="60"/>
        <w:rPr>
          <w:rFonts w:cstheme="minorHAnsi"/>
          <w:i/>
          <w:szCs w:val="18"/>
          <w:lang w:eastAsia="pl-PL"/>
        </w:rPr>
      </w:pPr>
      <w:r w:rsidRPr="00776607">
        <w:rPr>
          <w:rFonts w:cstheme="minorHAnsi"/>
          <w:szCs w:val="18"/>
          <w:lang w:eastAsia="pl-PL"/>
        </w:rPr>
        <w:t xml:space="preserve">w </w:t>
      </w:r>
      <w:r w:rsidR="006B1184" w:rsidRPr="006B1184">
        <w:rPr>
          <w:rFonts w:cstheme="minorHAnsi"/>
          <w:szCs w:val="18"/>
          <w:lang w:eastAsia="pl-PL"/>
        </w:rPr>
        <w:t xml:space="preserve">okresie ostatnich 3 lat przed upływem terminu składania ofert, a jeżeli okres prowadzenia działalności jest krótszy – w tym okresie, zrealizowali minimum trzy dokumentacje projektowe odpowiadające swoim rodzajem projektom stanowiącym przedmiot zamówienia </w:t>
      </w:r>
      <w:r w:rsidR="006B1184" w:rsidRPr="006B1184">
        <w:rPr>
          <w:rFonts w:cstheme="minorHAnsi"/>
          <w:b/>
          <w:szCs w:val="18"/>
          <w:lang w:eastAsia="pl-PL"/>
        </w:rPr>
        <w:t>(dokumentacje związane z budową, przebudową, rozbudową lub kompleksową modernizacją stacji WN/SN)</w:t>
      </w:r>
      <w:r w:rsidR="006B1184" w:rsidRPr="006B1184">
        <w:rPr>
          <w:rFonts w:cstheme="minorHAnsi"/>
          <w:szCs w:val="18"/>
          <w:lang w:eastAsia="pl-PL"/>
        </w:rPr>
        <w:t>,</w:t>
      </w:r>
    </w:p>
    <w:p w14:paraId="5D59E019" w14:textId="246C9983" w:rsidR="006B1184" w:rsidRPr="006B1184" w:rsidRDefault="006B1184" w:rsidP="006B1184">
      <w:pPr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6B1184">
        <w:rPr>
          <w:rFonts w:cstheme="minorHAnsi"/>
          <w:szCs w:val="18"/>
          <w:lang w:eastAsia="pl-PL"/>
        </w:rPr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 </w:t>
      </w:r>
      <w:r w:rsidRPr="006B1184">
        <w:rPr>
          <w:rFonts w:cstheme="minorHAnsi"/>
          <w:b/>
          <w:szCs w:val="18"/>
          <w:lang w:eastAsia="pl-PL"/>
        </w:rPr>
        <w:t>(prace związane z budową, przebudową, rozbudową lub kompleksową modernizacją stacji WN/SN)</w:t>
      </w:r>
      <w:r w:rsidRPr="006B1184">
        <w:rPr>
          <w:rFonts w:cstheme="minorHAnsi"/>
          <w:szCs w:val="18"/>
          <w:lang w:eastAsia="pl-PL"/>
        </w:rPr>
        <w:t>,</w:t>
      </w:r>
    </w:p>
    <w:p w14:paraId="5BF70608" w14:textId="77777777" w:rsidR="006B1184" w:rsidRPr="006B1184" w:rsidRDefault="006B1184" w:rsidP="006B1184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6B1184">
        <w:rPr>
          <w:rFonts w:cstheme="minorHAnsi"/>
          <w:szCs w:val="18"/>
          <w:lang w:eastAsia="pl-PL"/>
        </w:rPr>
        <w:t xml:space="preserve">zgodnie z formularzem stanowiącym </w:t>
      </w:r>
      <w:r w:rsidRPr="006B1184">
        <w:rPr>
          <w:rFonts w:cstheme="minorHAnsi"/>
          <w:b/>
          <w:szCs w:val="18"/>
          <w:lang w:eastAsia="pl-PL"/>
        </w:rPr>
        <w:t>Załącznik nr 7 do SWZ</w:t>
      </w:r>
      <w:r w:rsidRPr="006B1184">
        <w:rPr>
          <w:rFonts w:cstheme="minorHAnsi"/>
          <w:szCs w:val="18"/>
          <w:lang w:eastAsia="pl-PL"/>
        </w:rPr>
        <w:t>.</w:t>
      </w:r>
    </w:p>
    <w:p w14:paraId="5AEDA049" w14:textId="2EAF50C7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758D216" w:rsidR="000A506D" w:rsidRPr="006B1184" w:rsidRDefault="000A506D" w:rsidP="006B1184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6B1184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193BAC61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świadectwo kwalifikacyjne grupy E – </w:t>
      </w:r>
      <w:r w:rsidR="009A0F20">
        <w:rPr>
          <w:rFonts w:eastAsia="Times New Roman" w:cs="Calibri"/>
          <w:szCs w:val="18"/>
          <w:lang w:eastAsia="pl-PL"/>
        </w:rPr>
        <w:t>4</w:t>
      </w:r>
      <w:r w:rsidRPr="000A506D">
        <w:rPr>
          <w:rFonts w:eastAsia="Times New Roman" w:cs="Calibri"/>
          <w:szCs w:val="18"/>
          <w:lang w:eastAsia="pl-PL"/>
        </w:rPr>
        <w:t xml:space="preserve"> osoby,</w:t>
      </w:r>
    </w:p>
    <w:p w14:paraId="642E3F93" w14:textId="77777777" w:rsidR="006B1184" w:rsidRPr="000A506D" w:rsidRDefault="006B1184" w:rsidP="006B1184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D49E31C" w14:textId="77777777" w:rsidR="006B1184" w:rsidRPr="000A506D" w:rsidRDefault="006B1184" w:rsidP="006B1184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551625E1" w:rsidR="000A506D" w:rsidRPr="00113469" w:rsidRDefault="000A506D" w:rsidP="00113469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5BE46E06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6B1184">
        <w:rPr>
          <w:rFonts w:cstheme="minorHAnsi"/>
          <w:szCs w:val="18"/>
        </w:rPr>
        <w:t xml:space="preserve"> i b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58DFFB2F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6B1184">
        <w:rPr>
          <w:rFonts w:cstheme="minorHAnsi"/>
          <w:bCs/>
          <w:szCs w:val="18"/>
        </w:rPr>
        <w:t>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lastRenderedPageBreak/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58EB964E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  <w:r w:rsidR="006B1184">
        <w:rPr>
          <w:rFonts w:cstheme="minorHAnsi"/>
          <w:i/>
          <w:szCs w:val="18"/>
        </w:rPr>
        <w:t xml:space="preserve"> - nie dotyczy</w:t>
      </w:r>
    </w:p>
    <w:p w14:paraId="3BCE0C8B" w14:textId="0B9E4689" w:rsidR="001F12B4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608D1BB4" w14:textId="072CECA6" w:rsidR="00113469" w:rsidRPr="00837FDD" w:rsidRDefault="00113469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  <w:u w:val="single"/>
        </w:rPr>
        <w:t>Potwierdzenie wpłaty wadium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10D1F78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2951DA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A9E5AF1" w14:textId="77777777" w:rsidR="006D663B" w:rsidRPr="006D663B" w:rsidRDefault="006D663B" w:rsidP="006D66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813A798" w:rsidR="00347E8D" w:rsidRPr="006B2C28" w:rsidRDefault="006D663B" w:rsidP="006D66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D663B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POST/DYS/OLD/GZ/00643/2026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EA72322"/>
    <w:multiLevelType w:val="hybridMultilevel"/>
    <w:tmpl w:val="B56209AA"/>
    <w:lvl w:ilvl="0" w:tplc="F83EF6E8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19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1"/>
  </w:num>
  <w:num w:numId="5" w16cid:durableId="1414474573">
    <w:abstractNumId w:val="19"/>
  </w:num>
  <w:num w:numId="6" w16cid:durableId="1732191650">
    <w:abstractNumId w:val="19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3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0"/>
  </w:num>
  <w:num w:numId="31" w16cid:durableId="373699211">
    <w:abstractNumId w:val="18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2"/>
  </w:num>
  <w:num w:numId="36" w16cid:durableId="183869142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67B53"/>
    <w:rsid w:val="00172B93"/>
    <w:rsid w:val="00175F4C"/>
    <w:rsid w:val="00185AAB"/>
    <w:rsid w:val="00192A23"/>
    <w:rsid w:val="001974F6"/>
    <w:rsid w:val="001A4996"/>
    <w:rsid w:val="001B0061"/>
    <w:rsid w:val="001B22BA"/>
    <w:rsid w:val="001B50C4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5C62"/>
    <w:rsid w:val="002C470F"/>
    <w:rsid w:val="002D4CAD"/>
    <w:rsid w:val="002F10CA"/>
    <w:rsid w:val="00303C67"/>
    <w:rsid w:val="00310CB3"/>
    <w:rsid w:val="003472CE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43F5"/>
    <w:rsid w:val="003B66FE"/>
    <w:rsid w:val="003D41B4"/>
    <w:rsid w:val="003D4FEB"/>
    <w:rsid w:val="003D6C11"/>
    <w:rsid w:val="003E050D"/>
    <w:rsid w:val="003E18B1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1184"/>
    <w:rsid w:val="006B2C26"/>
    <w:rsid w:val="006C4791"/>
    <w:rsid w:val="006C4B70"/>
    <w:rsid w:val="006C6089"/>
    <w:rsid w:val="006D16F1"/>
    <w:rsid w:val="006D663B"/>
    <w:rsid w:val="006E100D"/>
    <w:rsid w:val="006E2000"/>
    <w:rsid w:val="006E39CC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60251"/>
    <w:rsid w:val="007617E0"/>
    <w:rsid w:val="007673CA"/>
    <w:rsid w:val="00772961"/>
    <w:rsid w:val="00775E81"/>
    <w:rsid w:val="00776607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0F20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027C"/>
    <w:rsid w:val="00BB180C"/>
    <w:rsid w:val="00BB53A3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6E98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A6F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5751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Warinki udziału.docx</dmsv2BaseFileName>
    <dmsv2BaseDisplayName xmlns="http://schemas.microsoft.com/sharepoint/v3">Załącznik nr 2 do SWZ - Warinki udziału</dmsv2BaseDisplayName>
    <dmsv2SWPP2ObjectNumber xmlns="http://schemas.microsoft.com/sharepoint/v3">POST/DYS/OLD/GZ/00643/2026                        </dmsv2SWPP2ObjectNumber>
    <dmsv2SWPP2SumMD5 xmlns="http://schemas.microsoft.com/sharepoint/v3">6eacd2f67ef895dd9ed03166cb9654f3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24464688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PR4UJWENCY6Q-1831129884-2603</_dlc_DocId>
    <_dlc_DocIdUrl xmlns="a19cb1c7-c5c7-46d4-85ae-d83685407bba">
      <Url>https://swpp2.dms.gkpge.pl/sites/42/_layouts/15/DocIdRedir.aspx?ID=PR4UJWENCY6Q-1831129884-2603</Url>
      <Description>PR4UJWENCY6Q-1831129884-2603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40809-69B5-435E-B3D1-416FBA2C70D0}"/>
</file>

<file path=customXml/itemProps5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21</TotalTime>
  <Pages>6</Pages>
  <Words>3689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14</cp:revision>
  <cp:lastPrinted>2024-07-15T11:21:00Z</cp:lastPrinted>
  <dcterms:created xsi:type="dcterms:W3CDTF">2025-10-13T11:10:00Z</dcterms:created>
  <dcterms:modified xsi:type="dcterms:W3CDTF">2026-02-27T09:31:00Z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177c0adc-644b-41e6-a943-1a2979176f13</vt:lpwstr>
  </property>
</Properties>
</file>